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4C3" w:rsidRDefault="00A324C3" w:rsidP="0038182C">
      <w:pPr>
        <w:jc w:val="center"/>
      </w:pPr>
      <w:r>
        <w:t xml:space="preserve">Инструкция по установке драйвера на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 xml:space="preserve">Vista, </w:t>
      </w:r>
      <w:r>
        <w:t>7 и 8</w:t>
      </w:r>
    </w:p>
    <w:p w:rsidR="00A324C3" w:rsidRDefault="00A324C3" w:rsidP="0038182C">
      <w:pPr>
        <w:jc w:val="center"/>
      </w:pPr>
    </w:p>
    <w:p w:rsidR="00A324C3" w:rsidRDefault="00A324C3" w:rsidP="0038182C">
      <w:pPr>
        <w:pStyle w:val="ListParagraph"/>
        <w:numPr>
          <w:ilvl w:val="0"/>
          <w:numId w:val="1"/>
        </w:numPr>
      </w:pPr>
      <w:r>
        <w:t xml:space="preserve">Распакуйте  архив  </w:t>
      </w:r>
      <w:r w:rsidRPr="0038182C">
        <w:t>Silabs-CDC_Install</w:t>
      </w:r>
      <w:r>
        <w:t xml:space="preserve"> на вашем компьютере.</w:t>
      </w:r>
    </w:p>
    <w:p w:rsidR="00A324C3" w:rsidRPr="0091271B" w:rsidRDefault="00A324C3" w:rsidP="0091271B">
      <w:pPr>
        <w:pStyle w:val="ListParagraph"/>
        <w:numPr>
          <w:ilvl w:val="0"/>
          <w:numId w:val="1"/>
        </w:numPr>
      </w:pPr>
      <w:r>
        <w:t>Запустите</w:t>
      </w:r>
      <w:r w:rsidRPr="0091271B">
        <w:t xml:space="preserve"> </w:t>
      </w:r>
      <w:r>
        <w:t>файл</w:t>
      </w:r>
      <w:r w:rsidRPr="0091271B">
        <w:t xml:space="preserve"> </w:t>
      </w:r>
      <w:r w:rsidRPr="0091271B">
        <w:rPr>
          <w:lang w:val="en-US"/>
        </w:rPr>
        <w:t>Silabs</w:t>
      </w:r>
      <w:r w:rsidRPr="0091271B">
        <w:t>-</w:t>
      </w:r>
      <w:r w:rsidRPr="0091271B">
        <w:rPr>
          <w:lang w:val="en-US"/>
        </w:rPr>
        <w:t>CDCInstaller</w:t>
      </w:r>
      <w:r w:rsidRPr="0091271B">
        <w:t>_</w:t>
      </w:r>
      <w:r w:rsidRPr="0091271B">
        <w:rPr>
          <w:lang w:val="en-US"/>
        </w:rPr>
        <w:t>x</w:t>
      </w:r>
      <w:r w:rsidRPr="0091271B">
        <w:t xml:space="preserve">64, </w:t>
      </w:r>
      <w:r>
        <w:t>либо</w:t>
      </w:r>
      <w:r w:rsidRPr="0091271B">
        <w:t xml:space="preserve"> </w:t>
      </w:r>
      <w:r w:rsidRPr="0091271B">
        <w:rPr>
          <w:lang w:val="en-US"/>
        </w:rPr>
        <w:t>Silabs</w:t>
      </w:r>
      <w:r w:rsidRPr="0091271B">
        <w:t>-</w:t>
      </w:r>
      <w:r w:rsidRPr="0091271B">
        <w:rPr>
          <w:lang w:val="en-US"/>
        </w:rPr>
        <w:t>CDCInstaller</w:t>
      </w:r>
      <w:r w:rsidRPr="0091271B">
        <w:t>_</w:t>
      </w:r>
      <w:r w:rsidRPr="0091271B">
        <w:rPr>
          <w:lang w:val="en-US"/>
        </w:rPr>
        <w:t>x</w:t>
      </w:r>
      <w:r w:rsidRPr="0091271B">
        <w:t>86</w:t>
      </w:r>
      <w:r>
        <w:t xml:space="preserve">, в зависимости от версии </w:t>
      </w:r>
      <w:r>
        <w:rPr>
          <w:lang w:val="en-US"/>
        </w:rPr>
        <w:t>Windows</w:t>
      </w:r>
      <w:r>
        <w:t>, от имени администратора.</w:t>
      </w:r>
    </w:p>
    <w:p w:rsidR="00A324C3" w:rsidRDefault="00A324C3" w:rsidP="0091271B">
      <w:pPr>
        <w:pStyle w:val="ListParagraph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40pt;height:150pt;visibility:visible">
            <v:imagedata r:id="rId5" o:title=""/>
          </v:shape>
        </w:pict>
      </w:r>
    </w:p>
    <w:p w:rsidR="00A324C3" w:rsidRDefault="00A324C3" w:rsidP="0091271B">
      <w:pPr>
        <w:pStyle w:val="ListParagraph"/>
        <w:numPr>
          <w:ilvl w:val="0"/>
          <w:numId w:val="1"/>
        </w:numPr>
      </w:pPr>
      <w:r>
        <w:t>Откроется мастер установки оборудования, нажмите «далее».</w:t>
      </w:r>
      <w:r>
        <w:rPr>
          <w:noProof/>
          <w:lang w:eastAsia="ru-RU"/>
        </w:rPr>
        <w:pict>
          <v:shape id="Рисунок 2" o:spid="_x0000_i1026" type="#_x0000_t75" style="width:240.75pt;height:187.5pt;visibility:visible">
            <v:imagedata r:id="rId6" o:title=""/>
          </v:shape>
        </w:pict>
      </w:r>
    </w:p>
    <w:p w:rsidR="00A324C3" w:rsidRDefault="00A324C3" w:rsidP="0091271B">
      <w:pPr>
        <w:pStyle w:val="ListParagraph"/>
        <w:numPr>
          <w:ilvl w:val="0"/>
          <w:numId w:val="1"/>
        </w:numPr>
      </w:pPr>
      <w:r>
        <w:t>Подтверждаете условия лицензионного соглашения.</w:t>
      </w:r>
    </w:p>
    <w:p w:rsidR="00A324C3" w:rsidRDefault="00A324C3" w:rsidP="0091271B">
      <w:pPr>
        <w:pStyle w:val="ListParagraph"/>
        <w:numPr>
          <w:ilvl w:val="0"/>
          <w:numId w:val="1"/>
        </w:numPr>
      </w:pPr>
      <w:r>
        <w:t>После окончания установки появится окно оповещающие о окончании установки драйвера.</w:t>
      </w:r>
    </w:p>
    <w:p w:rsidR="00A324C3" w:rsidRDefault="00A324C3" w:rsidP="0091271B">
      <w:pPr>
        <w:ind w:left="360"/>
        <w:rPr>
          <w:noProof/>
          <w:lang w:val="en-US" w:eastAsia="ru-RU"/>
        </w:rPr>
      </w:pPr>
      <w:bookmarkStart w:id="0" w:name="_GoBack"/>
      <w:r>
        <w:rPr>
          <w:noProof/>
          <w:lang w:eastAsia="ru-RU"/>
        </w:rPr>
        <w:pict>
          <v:shape id="Рисунок 5" o:spid="_x0000_i1027" type="#_x0000_t75" style="width:261.75pt;height:147.75pt;visibility:visible">
            <v:imagedata r:id="rId7" o:title=""/>
          </v:shape>
        </w:pict>
      </w:r>
      <w:bookmarkEnd w:id="0"/>
    </w:p>
    <w:p w:rsidR="00A324C3" w:rsidRPr="00487B9A" w:rsidRDefault="00A324C3" w:rsidP="00487B9A">
      <w:pPr>
        <w:rPr>
          <w:lang w:val="en-US"/>
        </w:rPr>
      </w:pPr>
    </w:p>
    <w:sectPr w:rsidR="00A324C3" w:rsidRPr="00487B9A" w:rsidSect="0051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71E29"/>
    <w:multiLevelType w:val="hybridMultilevel"/>
    <w:tmpl w:val="4A6EB2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82C"/>
    <w:rsid w:val="00041347"/>
    <w:rsid w:val="000721A6"/>
    <w:rsid w:val="00376A3C"/>
    <w:rsid w:val="0038182C"/>
    <w:rsid w:val="0048712F"/>
    <w:rsid w:val="00487B9A"/>
    <w:rsid w:val="00514DD9"/>
    <w:rsid w:val="005404A8"/>
    <w:rsid w:val="006A06AE"/>
    <w:rsid w:val="008A5150"/>
    <w:rsid w:val="0091271B"/>
    <w:rsid w:val="009C0A02"/>
    <w:rsid w:val="00A324C3"/>
    <w:rsid w:val="00B07AEC"/>
    <w:rsid w:val="00CB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D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18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8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8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65</Words>
  <Characters>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Service2</dc:creator>
  <cp:keywords/>
  <dc:description/>
  <cp:lastModifiedBy>shaa</cp:lastModifiedBy>
  <cp:revision>3</cp:revision>
  <dcterms:created xsi:type="dcterms:W3CDTF">2014-06-05T09:03:00Z</dcterms:created>
  <dcterms:modified xsi:type="dcterms:W3CDTF">2014-11-12T12:38:00Z</dcterms:modified>
</cp:coreProperties>
</file>